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South Hams</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South Hams</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South Hams</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Local Authority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Local Authority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South Hams</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Local Authority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South Hams</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4.8%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South Hams are estimated to have a score of 1-2 on the PGSI (low-risk gambling), whilst </w:t>
      </w:r>
      <w:r w:rsidRPr="00773DF7">
        <w:rPr>
          <w:rFonts w:ascii="Libre Franklin Light" w:hAnsi="Libre Franklin Light" w:cs="Calibri Light"/>
          <w:b/>
          <w:bCs/>
          <w:color w:val="C45911" w:themeColor="accent2" w:themeShade="BF"/>
        </w:rPr>
        <w:t xml:space="preserve">2.8%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1.4%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57.1% </w:t>
      </w:r>
      <w:r w:rsidRPr="004747BF">
        <w:rPr>
          <w:rFonts w:ascii="Libre Franklin Light" w:eastAsia="Times New Roman" w:hAnsi="Libre Franklin Light" w:cs="Calibri Light"/>
        </w:rPr>
        <w:t xml:space="preserve">of those respondents classified as PGSI 8+ in South Hams</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South Hams is estimated to be </w:t>
      </w:r>
      <w:r w:rsidRPr="00773DF7">
        <w:rPr>
          <w:rFonts w:ascii="Libre Franklin Light" w:eastAsia="Times New Roman" w:hAnsi="Libre Franklin Light" w:cs="Calibri Light"/>
          <w:b/>
          <w:bCs/>
          <w:color w:val="C45911" w:themeColor="accent2" w:themeShade="BF"/>
        </w:rPr>
        <w:t xml:space="preserve">£955,870</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Local Authority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South Hams</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lower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9.0%</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South Hams</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4.8%</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South Hams</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2.8%</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South Hams</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1.4%</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South Hams.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South Hams</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South Hams.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South Hams</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2.0%</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Local Authority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lower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24.1%</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South Hams</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57.1%</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South Hams.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South Hams</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2.0%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24.1%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South Hams</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lower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South Hams</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42.9%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South Hams</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South Hams</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Local Authority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South Hams</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£955,870</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South Hams</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£15,570</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£321,987</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£23,066</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£6,487</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£11,893</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£576,867</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£955,870</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South Hams</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South Hams</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14.3%</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South Hams</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14.0%</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South Hams</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2.5%</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South Hams</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1.4%</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South Hams</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47.6%</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South Hams</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14.3%</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South Hams</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lower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14.0%</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South Hams</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2.5%</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South Hams</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1.4%</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South Hams</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47.6%</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South Hams</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ECEE3CFF-DE76-4ACB-A898-5A1633EF76E5}"/>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